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32EB6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Lewis JOHN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14:paraId="4383DFC6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52C78BC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6209AEB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John Hill(q.v.) were commissioned to levy and collect in</w:t>
      </w:r>
    </w:p>
    <w:p w14:paraId="2BE3DBF3" w14:textId="77777777" w:rsidR="00016C85" w:rsidRDefault="00016C85" w:rsidP="00016C85">
      <w:pPr>
        <w:tabs>
          <w:tab w:val="left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port of London and in all adjacent ports and places, in person, the subsidy granted to the King in the last Parliament.</w:t>
      </w:r>
    </w:p>
    <w:p w14:paraId="5F79C40E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p.196)</w:t>
      </w:r>
    </w:p>
    <w:p w14:paraId="5D633190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1715168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34CD26E" w14:textId="77777777" w:rsidR="00016C85" w:rsidRDefault="00016C85" w:rsidP="00016C8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2023</w:t>
      </w:r>
    </w:p>
    <w:p w14:paraId="1AF368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5907" w14:textId="77777777" w:rsidR="00016C85" w:rsidRDefault="00016C85" w:rsidP="009139A6">
      <w:r>
        <w:separator/>
      </w:r>
    </w:p>
  </w:endnote>
  <w:endnote w:type="continuationSeparator" w:id="0">
    <w:p w14:paraId="5137C1CA" w14:textId="77777777" w:rsidR="00016C85" w:rsidRDefault="00016C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16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404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4FC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36F3" w14:textId="77777777" w:rsidR="00016C85" w:rsidRDefault="00016C85" w:rsidP="009139A6">
      <w:r>
        <w:separator/>
      </w:r>
    </w:p>
  </w:footnote>
  <w:footnote w:type="continuationSeparator" w:id="0">
    <w:p w14:paraId="02C66281" w14:textId="77777777" w:rsidR="00016C85" w:rsidRDefault="00016C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27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3D4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8E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C85"/>
    <w:rsid w:val="00016C85"/>
    <w:rsid w:val="000666E0"/>
    <w:rsid w:val="000A2E7A"/>
    <w:rsid w:val="001307AC"/>
    <w:rsid w:val="00190DFA"/>
    <w:rsid w:val="001B7AF9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6716C"/>
  <w15:chartTrackingRefBased/>
  <w15:docId w15:val="{0D8992F9-E97E-416F-9D8F-5D1E751B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C8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2025-06-06T20:10:00Z</dcterms:created>
  <dcterms:modified xsi:type="dcterms:W3CDTF">2025-06-06T20:10:00Z</dcterms:modified>
</cp:coreProperties>
</file>